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1F6AA" w14:textId="77777777" w:rsidR="00D24B6E" w:rsidRDefault="00D24B6E" w:rsidP="00D24B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ROSE</w:t>
      </w:r>
      <w:r>
        <w:rPr>
          <w:rFonts w:ascii="Times New Roman" w:hAnsi="Times New Roman" w:cs="Times New Roman"/>
        </w:rPr>
        <w:t xml:space="preserve">       (fl.1484)</w:t>
      </w:r>
    </w:p>
    <w:p w14:paraId="63708BAE" w14:textId="77777777" w:rsidR="00D24B6E" w:rsidRDefault="00D24B6E" w:rsidP="00D24B6E">
      <w:pPr>
        <w:rPr>
          <w:rFonts w:ascii="Times New Roman" w:hAnsi="Times New Roman" w:cs="Times New Roman"/>
        </w:rPr>
      </w:pPr>
    </w:p>
    <w:p w14:paraId="6FAB8DB1" w14:textId="77777777" w:rsidR="00D24B6E" w:rsidRDefault="00D24B6E" w:rsidP="00D24B6E">
      <w:pPr>
        <w:rPr>
          <w:rFonts w:ascii="Times New Roman" w:hAnsi="Times New Roman" w:cs="Times New Roman"/>
        </w:rPr>
      </w:pPr>
    </w:p>
    <w:p w14:paraId="2367B4B7" w14:textId="77777777" w:rsidR="00D24B6E" w:rsidRDefault="00D24B6E" w:rsidP="00D24B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Agnes(q.v.).</w:t>
      </w:r>
    </w:p>
    <w:p w14:paraId="5C8C9C3B" w14:textId="77777777" w:rsidR="00D24B6E" w:rsidRDefault="00D24B6E" w:rsidP="00D24B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95275C7" w14:textId="77777777" w:rsidR="00D24B6E" w:rsidRDefault="00D24B6E" w:rsidP="00D24B6E">
      <w:pPr>
        <w:rPr>
          <w:rFonts w:ascii="Times New Roman" w:hAnsi="Times New Roman" w:cs="Times New Roman"/>
        </w:rPr>
      </w:pPr>
    </w:p>
    <w:p w14:paraId="0B7D0DD1" w14:textId="77777777" w:rsidR="00D24B6E" w:rsidRDefault="00D24B6E" w:rsidP="00D24B6E">
      <w:pPr>
        <w:rPr>
          <w:rFonts w:ascii="Times New Roman" w:hAnsi="Times New Roman" w:cs="Times New Roman"/>
        </w:rPr>
      </w:pPr>
    </w:p>
    <w:p w14:paraId="5787B915" w14:textId="77777777" w:rsidR="00D24B6E" w:rsidRDefault="00D24B6E" w:rsidP="00D24B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Rokesby</w:t>
      </w:r>
      <w:proofErr w:type="spellEnd"/>
      <w:r>
        <w:rPr>
          <w:rFonts w:ascii="Times New Roman" w:hAnsi="Times New Roman" w:cs="Times New Roman"/>
        </w:rPr>
        <w:t xml:space="preserve"> of London, </w:t>
      </w:r>
      <w:proofErr w:type="spellStart"/>
      <w:r>
        <w:rPr>
          <w:rFonts w:ascii="Times New Roman" w:hAnsi="Times New Roman" w:cs="Times New Roman"/>
        </w:rPr>
        <w:t>tinctor</w:t>
      </w:r>
      <w:proofErr w:type="spellEnd"/>
      <w:r>
        <w:rPr>
          <w:rFonts w:ascii="Times New Roman" w:hAnsi="Times New Roman" w:cs="Times New Roman"/>
        </w:rPr>
        <w:t>(q.v.), his wife, Agnes(q.v.), Robert</w:t>
      </w:r>
    </w:p>
    <w:p w14:paraId="0CD43047" w14:textId="77777777" w:rsidR="00D24B6E" w:rsidRDefault="00D24B6E" w:rsidP="00D24B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Caxton(q.v.), William </w:t>
      </w:r>
      <w:proofErr w:type="spellStart"/>
      <w:r>
        <w:rPr>
          <w:rFonts w:ascii="Times New Roman" w:hAnsi="Times New Roman" w:cs="Times New Roman"/>
        </w:rPr>
        <w:t>Merston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Wellys</w:t>
      </w:r>
      <w:proofErr w:type="spellEnd"/>
      <w:r>
        <w:rPr>
          <w:rFonts w:ascii="Times New Roman" w:hAnsi="Times New Roman" w:cs="Times New Roman"/>
        </w:rPr>
        <w:t>(q.v.) bought</w:t>
      </w:r>
    </w:p>
    <w:p w14:paraId="434CB882" w14:textId="77777777" w:rsidR="00D24B6E" w:rsidRDefault="00D24B6E" w:rsidP="00D24B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 plaint of disseisin de </w:t>
      </w:r>
      <w:proofErr w:type="spellStart"/>
      <w:r>
        <w:rPr>
          <w:rFonts w:ascii="Times New Roman" w:hAnsi="Times New Roman" w:cs="Times New Roman"/>
        </w:rPr>
        <w:t>quibus</w:t>
      </w:r>
      <w:proofErr w:type="spellEnd"/>
      <w:r>
        <w:rPr>
          <w:rFonts w:ascii="Times New Roman" w:hAnsi="Times New Roman" w:cs="Times New Roman"/>
        </w:rPr>
        <w:t xml:space="preserve"> against them.   (ibid.)</w:t>
      </w:r>
    </w:p>
    <w:p w14:paraId="714F2D36" w14:textId="77777777" w:rsidR="00D24B6E" w:rsidRDefault="00D24B6E" w:rsidP="00D24B6E">
      <w:pPr>
        <w:rPr>
          <w:rFonts w:ascii="Times New Roman" w:hAnsi="Times New Roman" w:cs="Times New Roman"/>
        </w:rPr>
      </w:pPr>
    </w:p>
    <w:p w14:paraId="05867698" w14:textId="77777777" w:rsidR="00D24B6E" w:rsidRDefault="00D24B6E" w:rsidP="00D24B6E">
      <w:pPr>
        <w:rPr>
          <w:rFonts w:ascii="Times New Roman" w:hAnsi="Times New Roman" w:cs="Times New Roman"/>
        </w:rPr>
      </w:pPr>
    </w:p>
    <w:p w14:paraId="12805002" w14:textId="77777777" w:rsidR="00D24B6E" w:rsidRDefault="00D24B6E" w:rsidP="00D24B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November 2018</w:t>
      </w:r>
    </w:p>
    <w:p w14:paraId="5F8A0556" w14:textId="77777777" w:rsidR="006B2F86" w:rsidRPr="00E71FC3" w:rsidRDefault="00D24B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8C534" w14:textId="77777777" w:rsidR="00D24B6E" w:rsidRDefault="00D24B6E" w:rsidP="00E71FC3">
      <w:r>
        <w:separator/>
      </w:r>
    </w:p>
  </w:endnote>
  <w:endnote w:type="continuationSeparator" w:id="0">
    <w:p w14:paraId="48F9F974" w14:textId="77777777" w:rsidR="00D24B6E" w:rsidRDefault="00D24B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BCC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AEAB5" w14:textId="77777777" w:rsidR="00D24B6E" w:rsidRDefault="00D24B6E" w:rsidP="00E71FC3">
      <w:r>
        <w:separator/>
      </w:r>
    </w:p>
  </w:footnote>
  <w:footnote w:type="continuationSeparator" w:id="0">
    <w:p w14:paraId="7796DC94" w14:textId="77777777" w:rsidR="00D24B6E" w:rsidRDefault="00D24B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B6E"/>
    <w:rsid w:val="001A7C09"/>
    <w:rsid w:val="00577BD5"/>
    <w:rsid w:val="00656CBA"/>
    <w:rsid w:val="006A1F77"/>
    <w:rsid w:val="00733BE7"/>
    <w:rsid w:val="00AB52E8"/>
    <w:rsid w:val="00B16D3F"/>
    <w:rsid w:val="00BB41AC"/>
    <w:rsid w:val="00D24B6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5B847"/>
  <w15:chartTrackingRefBased/>
  <w15:docId w15:val="{65B41E6C-39BD-40E5-853D-916C240B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4B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24B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2018-12-03T22:26:00Z</dcterms:created>
  <dcterms:modified xsi:type="dcterms:W3CDTF">2018-12-03T22:29:00Z</dcterms:modified>
</cp:coreProperties>
</file>